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IKZ-077/2026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Straßenausbau Berliner Straße in Blomberg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Straßenbauarbeiten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